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10A" w:rsidRDefault="001A010A" w:rsidP="00A90E4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90E4E">
        <w:rPr>
          <w:rFonts w:ascii="Times New Roman" w:hAnsi="Times New Roman"/>
          <w:sz w:val="26"/>
          <w:szCs w:val="26"/>
        </w:rPr>
        <w:t>СВЕДЕНИЯ</w:t>
      </w:r>
    </w:p>
    <w:p w:rsidR="001A010A" w:rsidRPr="00A90E4E" w:rsidRDefault="001A010A" w:rsidP="00A90E4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доходах, об имуществе и обязательствах имущественного характера федеральных государственных служащих Федеральной службы исполнения наказаний, а так же их супругов и несовершеннолетних детей за период с 01.01.2012 по 31.12.2012</w:t>
      </w:r>
    </w:p>
    <w:p w:rsidR="001A010A" w:rsidRPr="00A90E4E" w:rsidRDefault="001A010A" w:rsidP="00A90E4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091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54"/>
        <w:gridCol w:w="1555"/>
        <w:gridCol w:w="1935"/>
        <w:gridCol w:w="1596"/>
        <w:gridCol w:w="1057"/>
        <w:gridCol w:w="1573"/>
        <w:gridCol w:w="1546"/>
      </w:tblGrid>
      <w:tr w:rsidR="001A010A" w:rsidRPr="00744334" w:rsidTr="00744334">
        <w:tc>
          <w:tcPr>
            <w:tcW w:w="1654" w:type="dxa"/>
            <w:vMerge w:val="restart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ФИО</w:t>
            </w:r>
          </w:p>
        </w:tc>
        <w:tc>
          <w:tcPr>
            <w:tcW w:w="1555" w:type="dxa"/>
            <w:vMerge w:val="restart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935" w:type="dxa"/>
            <w:vMerge w:val="restart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Общая сумма декларированного годового дохода за 2012 г. (руб.)</w:t>
            </w:r>
          </w:p>
        </w:tc>
        <w:tc>
          <w:tcPr>
            <w:tcW w:w="4226" w:type="dxa"/>
            <w:gridSpan w:val="3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46" w:type="dxa"/>
            <w:vMerge w:val="restart"/>
          </w:tcPr>
          <w:p w:rsidR="001A010A" w:rsidRPr="00744334" w:rsidRDefault="001A010A" w:rsidP="00744334">
            <w:pPr>
              <w:spacing w:after="0" w:line="240" w:lineRule="auto"/>
              <w:ind w:left="-121" w:right="-108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Перечень транспортных средств, принадлежащих на праве собственности</w:t>
            </w:r>
          </w:p>
        </w:tc>
      </w:tr>
      <w:tr w:rsidR="001A010A" w:rsidRPr="00744334" w:rsidTr="00744334">
        <w:tc>
          <w:tcPr>
            <w:tcW w:w="1654" w:type="dxa"/>
            <w:vMerge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" w:type="dxa"/>
            <w:vMerge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  <w:vMerge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ind w:left="-43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46" w:type="dxa"/>
            <w:vMerge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1F65A8">
        <w:tc>
          <w:tcPr>
            <w:tcW w:w="10916" w:type="dxa"/>
            <w:gridSpan w:val="7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Федеральное казенное учреждение «Лечебное исправительное учреждение № 15 Управления Федеральной службы исполнения наказаний по Волгоградской области»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Абдрашитов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Марат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Рустамович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519290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64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Лада Ларгус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Рено Логан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78807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64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ВАЗ 2110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ВАЗ 2110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64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Абубекеров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Ринат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Фяргатьевич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заместитель начальника пожарной части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314530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Частный дом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25586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Частный дом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Частный дом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Частный дом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Акимцев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Анатолий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Эдуардович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отделения – врач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319691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Гараж (собст-венность)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58,8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21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Анисимов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Александр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Николаевич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390568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(собствен-ность, ¼ доли)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Гараж (соб-ственность)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61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18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ВАЗ-211540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Аринин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Сергей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Николаевич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433314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 ¼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 xml:space="preserve">Земельный участок (аренда на 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 года)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18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15000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Ниссан Премьера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28000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Жилой дом (собствен-ность) ¼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18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56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 ¼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18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Бойков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Дмитрий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Юрьевич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313418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50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Бочаров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Игорь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дежурный помощник начальника ПФРСИ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348680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18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Бугаев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Дмитрий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254702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Частный дом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317458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Частный дом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Быков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Андрей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Васильевич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помощник оперативного дежурного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279881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 1/3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30,6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ВАЗ 2110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 1/3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30,6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 1/3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30,6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Власова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Виктория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268859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27,9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1200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Ниссан Ноут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муж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348834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 ¼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50,8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27,9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27,9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Гаврилов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Алексей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378256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Земельный участок (со-бственность)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Дачный домик (собст-венность)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Гараж (собст-венность)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583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12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23,2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Галочкин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Игорь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Михайлович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заместитель начальника учреждения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630238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(со-ственность) 1/3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Земельный участок (собствен-ность) ½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Недостроен-ный дом (со-бственность) ½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Гараж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64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1200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265,7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22,7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Грузовой автомобиль Газель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231000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(со-ственность) 1/3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Земельный участок (собствен-ность) ½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Недостроен-ный дом (со-бственность) ½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Нежилое по-мещение (соб-ственность)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Складское помещение (аренда 1 год)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64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1200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265,7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766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100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Ниссан-Кашкай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Горев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Олег</w:t>
            </w:r>
          </w:p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Александрович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заместитель начальника больницы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552695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Горохова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Анна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Юрьевна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психологи-ческой лаборатории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387435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 ¼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56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Девятов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Андрей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Георгиевич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заместитель начальника учреждения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464471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51,9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ВАЗ 21053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(со-ственность) 1/6 доля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8,3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71471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98710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Дудин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Вадим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Николаевич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заместитель начальника учреждения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956659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Земельный участок (собствен-ность) ½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Баня деревянная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(собствен-ность) ½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Баня деревянная (собствен-ность) ½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1152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30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9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44334">
              <w:rPr>
                <w:rFonts w:ascii="Times New Roman" w:hAnsi="Times New Roman"/>
              </w:rPr>
              <w:t xml:space="preserve">Легковой автомобиль </w:t>
            </w:r>
            <w:r w:rsidRPr="00744334">
              <w:rPr>
                <w:rFonts w:ascii="Times New Roman" w:hAnsi="Times New Roman"/>
                <w:lang w:val="en-US"/>
              </w:rPr>
              <w:t xml:space="preserve">Mitsubishi 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  <w:lang w:val="en-US"/>
              </w:rPr>
              <w:t xml:space="preserve">L 200 </w:t>
            </w:r>
            <w:r w:rsidRPr="00744334">
              <w:rPr>
                <w:rFonts w:ascii="Times New Roman" w:hAnsi="Times New Roman"/>
              </w:rPr>
              <w:t>2.5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2408719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Земельный участок (собствен-ность) ½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Баня деревянная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(собствен-ность) ½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Баня деревянная (собствен-ность) ½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1152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30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9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44334">
              <w:rPr>
                <w:rFonts w:ascii="Times New Roman" w:hAnsi="Times New Roman"/>
              </w:rPr>
              <w:t xml:space="preserve">Легковой автомобиль </w:t>
            </w:r>
            <w:r w:rsidRPr="00744334">
              <w:rPr>
                <w:rFonts w:ascii="Times New Roman" w:hAnsi="Times New Roman"/>
                <w:lang w:val="en-US"/>
              </w:rPr>
              <w:t>Toyota RAV 4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57,6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Елецков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Сергей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медицинской части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377947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129100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Земельный участок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1000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ВАЗ 21140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Засухина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Ольга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Геннадьевна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главный бухгалтер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470849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 xml:space="preserve">Квартира (со-ственность) 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¼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Киа Рио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366752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 xml:space="preserve">Квартира (со-ственность) 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¼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 xml:space="preserve">Квартира (со-ственность) 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½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Засыпкин Евгений Валерьевич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учреждения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669415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 1/3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Земельный участок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60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36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528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Форд Фокус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322658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38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Хундай Солярис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60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Захаров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Никита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Васильевич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353224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Зимин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Андрей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Юрьевич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старший инспектор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328518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 ½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 xml:space="preserve">Легковой автомобиль </w:t>
            </w:r>
            <w:r w:rsidRPr="00744334">
              <w:rPr>
                <w:rFonts w:ascii="Times New Roman" w:hAnsi="Times New Roman"/>
                <w:lang w:val="en-US"/>
              </w:rPr>
              <w:t>Suzuki SX4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104219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32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Зиятдинов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Ильдар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Шамильевич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476193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49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646100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Земельный участок (соб-ственность)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49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800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Форд Фокус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49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Золко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Евгений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Викторович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288186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Хундай Солярис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Клетин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Андрей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Евгеньевич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 xml:space="preserve">начальник отделения – врач 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533562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Опель-Астра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78305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Коптев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Алексей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Геннадьевич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418957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 1/3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50,2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Кулинич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Максим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лаборатории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389484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213458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Кузнецов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Михаил Иванович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отделения - врач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401253</w:t>
            </w:r>
          </w:p>
        </w:tc>
        <w:tc>
          <w:tcPr>
            <w:tcW w:w="1596" w:type="dxa"/>
          </w:tcPr>
          <w:p w:rsidR="001A010A" w:rsidRDefault="001A010A" w:rsidP="0014362D">
            <w:pPr>
              <w:spacing w:after="0" w:line="240" w:lineRule="auto"/>
              <w:ind w:left="-119" w:right="-1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(собственность)</w:t>
            </w:r>
          </w:p>
          <w:p w:rsidR="001A010A" w:rsidRDefault="001A010A" w:rsidP="0014362D">
            <w:pPr>
              <w:spacing w:after="0" w:line="240" w:lineRule="auto"/>
              <w:ind w:left="-119" w:right="-1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(долевая)</w:t>
            </w:r>
          </w:p>
          <w:p w:rsidR="001A010A" w:rsidRDefault="001A010A" w:rsidP="0014362D">
            <w:pPr>
              <w:spacing w:after="0" w:line="240" w:lineRule="auto"/>
              <w:ind w:left="-119" w:right="-1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(собственность)</w:t>
            </w:r>
          </w:p>
          <w:p w:rsidR="001A010A" w:rsidRDefault="001A010A" w:rsidP="0014362D">
            <w:pPr>
              <w:spacing w:after="0" w:line="240" w:lineRule="auto"/>
              <w:ind w:left="-119" w:right="-1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(собственность)</w:t>
            </w:r>
          </w:p>
          <w:p w:rsidR="001A010A" w:rsidRPr="00744334" w:rsidRDefault="001A010A" w:rsidP="00C24C2F">
            <w:pPr>
              <w:spacing w:after="0" w:line="240" w:lineRule="auto"/>
              <w:ind w:left="-119" w:right="-1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Дачный участок (кооперативная)</w:t>
            </w:r>
          </w:p>
        </w:tc>
        <w:tc>
          <w:tcPr>
            <w:tcW w:w="1057" w:type="dxa"/>
          </w:tcPr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12,5</w:t>
            </w:r>
          </w:p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22,0</w:t>
            </w:r>
          </w:p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27,0</w:t>
            </w:r>
          </w:p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</w:tc>
        <w:tc>
          <w:tcPr>
            <w:tcW w:w="1573" w:type="dxa"/>
          </w:tcPr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Михин</w:t>
            </w:r>
          </w:p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Дмитрий</w:t>
            </w:r>
          </w:p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Александрович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пожарной части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359034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Гараж (собст-венность коллективная)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Гараж (собст-венность коллективная)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20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21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ВАЗ 2109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2323500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том числе от продажи имущества)</w:t>
            </w:r>
          </w:p>
        </w:tc>
        <w:tc>
          <w:tcPr>
            <w:tcW w:w="1596" w:type="dxa"/>
          </w:tcPr>
          <w:p w:rsidR="001A010A" w:rsidRPr="00744334" w:rsidRDefault="001A010A" w:rsidP="00F959AE">
            <w:pPr>
              <w:spacing w:after="0" w:line="240" w:lineRule="auto"/>
              <w:ind w:left="-119" w:right="-121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</w:t>
            </w:r>
            <w:r>
              <w:rPr>
                <w:rFonts w:ascii="Times New Roman" w:hAnsi="Times New Roman"/>
              </w:rPr>
              <w:t>б</w:t>
            </w:r>
            <w:r w:rsidRPr="00744334">
              <w:rPr>
                <w:rFonts w:ascii="Times New Roman" w:hAnsi="Times New Roman"/>
              </w:rPr>
              <w:t>ственность)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Дачный участок (</w:t>
            </w:r>
            <w:r>
              <w:rPr>
                <w:rFonts w:ascii="Times New Roman" w:hAnsi="Times New Roman"/>
              </w:rPr>
              <w:t>пользование</w:t>
            </w:r>
            <w:r w:rsidRPr="00744334">
              <w:rPr>
                <w:rFonts w:ascii="Times New Roman" w:hAnsi="Times New Roman"/>
              </w:rPr>
              <w:t>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800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Ниссат Алмейра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Мозговой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Александр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Иванович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старший инспектор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390450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 1/3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Гараж (собст-венность)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57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21,3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ВАЗ 21043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ГАЗ 31105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Автоприцеп ГКБ 8118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139748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 ¼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Гараж (соб-ственность)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14,5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21,7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 ¼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14,5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Мурзин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Сергей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старший оперуполно-моченный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373944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Хундай Солярис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207644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Жилой дом (собствен-ность)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60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Неплюев</w:t>
            </w:r>
          </w:p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Мурат</w:t>
            </w:r>
          </w:p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помощник оперативного дежурного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297179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Земельный участок (пай)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46,2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24,5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46,2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46,2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Нургазиев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Жылдуз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Мусаевич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заместитель начальника учреждения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496806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 ½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Гараж (собст-венность)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73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32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Тойота Авенсис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 ½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73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73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Орлова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Ольга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Евгеньевна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заместитель главного бухгалтера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187154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187634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71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Петра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Николай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Валерьевич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353745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 ½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55,4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137076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 ½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55,4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55,4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Петрова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Мария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283809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 1/3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47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Плаксин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Сергей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Васильевич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заместитель начальника учреждения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586728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76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Шкода Октавия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433440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76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Ниссан Кашкай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76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76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Помясов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Андрей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Васильевич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422731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Гараж (соб-ственность)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21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Хундай Солярис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Попов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Александр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273517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 1/3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28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ind w:left="-121" w:right="-108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КИА СПОРТЭЙДЖ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Попов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Павел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Васильевич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344753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ГАЗ 3110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228520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Пруцков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Денис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443831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(собствен-ность), ¼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Гараж (соб-ственность)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52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52,2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25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 xml:space="preserve">Россия 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110667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(собствен-ность), ¼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52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(собствен-ность), ¼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52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(собствен-ность), ¼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52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Руденко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Дмитрий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368274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(собствен-ность), ¼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9,5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24000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9,5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9,5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Саврасов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Александр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Петрович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448281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Мерседес С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167571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 xml:space="preserve">Квартира (собствен-ность), 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1/3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Гараж (соб-ственность)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54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20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Самсонов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Олег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Владиславович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ПФРСИ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328818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Сапенко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Владимир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Дмитриевич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390270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Дачный участок (со-бственность)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Гараж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13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1000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18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 xml:space="preserve">Легковой автомобиль Тойота Соролла 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185112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Семенякин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Сергей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старший оперуполно-моченный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423563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Слета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Виталлий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Анатольевич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479768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(со-бственность), 1/3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21,5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305343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(со-бственность), 1/8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8,11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Хёндай Гетс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(со-бственность), 1/8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8,11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Снигур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Максим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Леонидович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больницы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457256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45,5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338543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45,5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45,5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45,5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Сухарев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Виктор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Викторович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старший инструктор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220483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(со-ственность) 1/3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52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 ¼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60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Сущенко</w:t>
            </w:r>
          </w:p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Владимир</w:t>
            </w:r>
          </w:p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Александрович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367974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(собствен-ность), ¼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60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Форд Фокус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Фольксваген Пассат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436923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60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(собствен-ность), ½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62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Сущенко</w:t>
            </w:r>
          </w:p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Екатерина</w:t>
            </w:r>
          </w:p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Сергеевна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436923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367974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(собствен-ность), ¼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60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Форд Фокус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Фольксваген Пассат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Тапилин</w:t>
            </w:r>
          </w:p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Вячеслав</w:t>
            </w:r>
          </w:p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Иванович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374652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Жилой дом (собствен-ность) ¼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Гараж (соб-ственность)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97,8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19,6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ВАЗ 21063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 ½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44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45,6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 ½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44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45,6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Жилой дом (собствен-ность) ¼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97,8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Хамитов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Талип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Равильевич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378623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(собствен-ность) ½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Гараж (соб-ственность)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Гараж (соб-ственность)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51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18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18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ВАЗ 2107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Шацков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Виктор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Михайлович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помощник оперативного дежурного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278632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 долевая)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50,3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ВАЗ 21144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70000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49,6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 долевая)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50,3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50,3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Шуманин</w:t>
            </w:r>
          </w:p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Александр</w:t>
            </w:r>
          </w:p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Николаевич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помощник оперативного дежурного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289168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93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237062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Жилой дом (собственно-сть) 1/3 доли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93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ВАЗ 21074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ind w:left="-108" w:right="-156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сын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93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Элаев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Руслан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Ширинович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заместитель начальника учреждения</w:t>
            </w: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541031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(со-ственность совместная)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(со-бственность) ¼ доли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Дачный участок (со-бственность)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Жилое строение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49,6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67,6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900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30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Россия</w:t>
            </w: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Легковой автомобиль Сузуки Лиана</w:t>
            </w: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156000</w:t>
            </w: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(со-ственность совместная)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49,6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010A" w:rsidRPr="00744334" w:rsidTr="00744334">
        <w:tc>
          <w:tcPr>
            <w:tcW w:w="1654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дочь</w:t>
            </w:r>
          </w:p>
        </w:tc>
        <w:tc>
          <w:tcPr>
            <w:tcW w:w="155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57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4334">
              <w:rPr>
                <w:rFonts w:ascii="Times New Roman" w:hAnsi="Times New Roman"/>
              </w:rPr>
              <w:t>49,6</w:t>
            </w:r>
          </w:p>
        </w:tc>
        <w:tc>
          <w:tcPr>
            <w:tcW w:w="1573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6" w:type="dxa"/>
          </w:tcPr>
          <w:p w:rsidR="001A010A" w:rsidRPr="00744334" w:rsidRDefault="001A010A" w:rsidP="007443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1A010A" w:rsidRDefault="001A010A"/>
    <w:sectPr w:rsidR="001A010A" w:rsidSect="00712FF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0E4E"/>
    <w:rsid w:val="00020467"/>
    <w:rsid w:val="000234BB"/>
    <w:rsid w:val="00043BFF"/>
    <w:rsid w:val="00063950"/>
    <w:rsid w:val="00067BDF"/>
    <w:rsid w:val="00071248"/>
    <w:rsid w:val="00086C0F"/>
    <w:rsid w:val="000A4DB1"/>
    <w:rsid w:val="000A539C"/>
    <w:rsid w:val="000B4237"/>
    <w:rsid w:val="000B6200"/>
    <w:rsid w:val="000C5BB0"/>
    <w:rsid w:val="000C5E40"/>
    <w:rsid w:val="000C6AEC"/>
    <w:rsid w:val="000C6BEE"/>
    <w:rsid w:val="000D36E5"/>
    <w:rsid w:val="000E4310"/>
    <w:rsid w:val="000E4887"/>
    <w:rsid w:val="000E7245"/>
    <w:rsid w:val="00104E7D"/>
    <w:rsid w:val="00104F91"/>
    <w:rsid w:val="001136DB"/>
    <w:rsid w:val="00117167"/>
    <w:rsid w:val="00125DDA"/>
    <w:rsid w:val="0013480B"/>
    <w:rsid w:val="00135124"/>
    <w:rsid w:val="00137FEA"/>
    <w:rsid w:val="0014362D"/>
    <w:rsid w:val="001561D1"/>
    <w:rsid w:val="00157969"/>
    <w:rsid w:val="00163570"/>
    <w:rsid w:val="0016586B"/>
    <w:rsid w:val="0017167E"/>
    <w:rsid w:val="00173166"/>
    <w:rsid w:val="00174262"/>
    <w:rsid w:val="001800C9"/>
    <w:rsid w:val="001852AC"/>
    <w:rsid w:val="00195FB6"/>
    <w:rsid w:val="00196BEB"/>
    <w:rsid w:val="001A010A"/>
    <w:rsid w:val="001A0FF0"/>
    <w:rsid w:val="001B45F3"/>
    <w:rsid w:val="001C4C2E"/>
    <w:rsid w:val="001C5EE7"/>
    <w:rsid w:val="001D3BCC"/>
    <w:rsid w:val="001E7759"/>
    <w:rsid w:val="001F441A"/>
    <w:rsid w:val="001F65A8"/>
    <w:rsid w:val="00203B52"/>
    <w:rsid w:val="00213DB6"/>
    <w:rsid w:val="00231CE8"/>
    <w:rsid w:val="00235194"/>
    <w:rsid w:val="00236897"/>
    <w:rsid w:val="00240747"/>
    <w:rsid w:val="002441AE"/>
    <w:rsid w:val="002532E4"/>
    <w:rsid w:val="00256A78"/>
    <w:rsid w:val="002570EB"/>
    <w:rsid w:val="00261841"/>
    <w:rsid w:val="00264029"/>
    <w:rsid w:val="00265151"/>
    <w:rsid w:val="00274AC6"/>
    <w:rsid w:val="00281B01"/>
    <w:rsid w:val="00282D12"/>
    <w:rsid w:val="00286D20"/>
    <w:rsid w:val="002A3AE3"/>
    <w:rsid w:val="002A69B5"/>
    <w:rsid w:val="002A7209"/>
    <w:rsid w:val="002A7A3D"/>
    <w:rsid w:val="002B0A8C"/>
    <w:rsid w:val="002C3978"/>
    <w:rsid w:val="002C7512"/>
    <w:rsid w:val="002D4C10"/>
    <w:rsid w:val="002F373A"/>
    <w:rsid w:val="002F3F63"/>
    <w:rsid w:val="00300B0F"/>
    <w:rsid w:val="00301839"/>
    <w:rsid w:val="00310818"/>
    <w:rsid w:val="00310DA3"/>
    <w:rsid w:val="00311C89"/>
    <w:rsid w:val="003145C3"/>
    <w:rsid w:val="003370A2"/>
    <w:rsid w:val="00344EFD"/>
    <w:rsid w:val="003463EC"/>
    <w:rsid w:val="00347BD0"/>
    <w:rsid w:val="003515D6"/>
    <w:rsid w:val="0035465B"/>
    <w:rsid w:val="003601C0"/>
    <w:rsid w:val="0036366F"/>
    <w:rsid w:val="00370FAD"/>
    <w:rsid w:val="00375948"/>
    <w:rsid w:val="00376E24"/>
    <w:rsid w:val="00376F3E"/>
    <w:rsid w:val="003824F3"/>
    <w:rsid w:val="003825C4"/>
    <w:rsid w:val="0038567B"/>
    <w:rsid w:val="00386DD4"/>
    <w:rsid w:val="0039098B"/>
    <w:rsid w:val="00392A21"/>
    <w:rsid w:val="003A345B"/>
    <w:rsid w:val="003A3FA1"/>
    <w:rsid w:val="003A7C57"/>
    <w:rsid w:val="003B60DC"/>
    <w:rsid w:val="003C27BB"/>
    <w:rsid w:val="003C7327"/>
    <w:rsid w:val="003D0216"/>
    <w:rsid w:val="003D0A66"/>
    <w:rsid w:val="003D1E39"/>
    <w:rsid w:val="003D5401"/>
    <w:rsid w:val="003E2809"/>
    <w:rsid w:val="003F098B"/>
    <w:rsid w:val="003F7A72"/>
    <w:rsid w:val="00401ABE"/>
    <w:rsid w:val="00405447"/>
    <w:rsid w:val="00417809"/>
    <w:rsid w:val="0042069D"/>
    <w:rsid w:val="00422637"/>
    <w:rsid w:val="00430CF2"/>
    <w:rsid w:val="004342C8"/>
    <w:rsid w:val="00442B48"/>
    <w:rsid w:val="004512B9"/>
    <w:rsid w:val="004533F3"/>
    <w:rsid w:val="00455FA9"/>
    <w:rsid w:val="0046690C"/>
    <w:rsid w:val="0047252E"/>
    <w:rsid w:val="0048108F"/>
    <w:rsid w:val="00484D76"/>
    <w:rsid w:val="00485564"/>
    <w:rsid w:val="004C0634"/>
    <w:rsid w:val="004C20EB"/>
    <w:rsid w:val="004C2BB2"/>
    <w:rsid w:val="004C5D61"/>
    <w:rsid w:val="004C77D1"/>
    <w:rsid w:val="004D4A9D"/>
    <w:rsid w:val="004E4369"/>
    <w:rsid w:val="004E7258"/>
    <w:rsid w:val="004E74F0"/>
    <w:rsid w:val="004F173E"/>
    <w:rsid w:val="004F3994"/>
    <w:rsid w:val="00502342"/>
    <w:rsid w:val="00503BBD"/>
    <w:rsid w:val="00503CFD"/>
    <w:rsid w:val="00530D48"/>
    <w:rsid w:val="00540D11"/>
    <w:rsid w:val="00546EC7"/>
    <w:rsid w:val="00552D90"/>
    <w:rsid w:val="005607E1"/>
    <w:rsid w:val="0056663A"/>
    <w:rsid w:val="00573FDA"/>
    <w:rsid w:val="00575154"/>
    <w:rsid w:val="00582959"/>
    <w:rsid w:val="005A30B0"/>
    <w:rsid w:val="005A7F8B"/>
    <w:rsid w:val="005B56CC"/>
    <w:rsid w:val="005C197A"/>
    <w:rsid w:val="005C7FDB"/>
    <w:rsid w:val="005D054C"/>
    <w:rsid w:val="005E57D5"/>
    <w:rsid w:val="005E58E2"/>
    <w:rsid w:val="005F0796"/>
    <w:rsid w:val="005F1EC3"/>
    <w:rsid w:val="005F4563"/>
    <w:rsid w:val="005F59E1"/>
    <w:rsid w:val="005F6DB0"/>
    <w:rsid w:val="00600EB1"/>
    <w:rsid w:val="00617071"/>
    <w:rsid w:val="00651EC7"/>
    <w:rsid w:val="00654A38"/>
    <w:rsid w:val="0066458B"/>
    <w:rsid w:val="00666199"/>
    <w:rsid w:val="00672FF5"/>
    <w:rsid w:val="00695732"/>
    <w:rsid w:val="006A47F2"/>
    <w:rsid w:val="006B1E0E"/>
    <w:rsid w:val="006B227F"/>
    <w:rsid w:val="006B5A3C"/>
    <w:rsid w:val="006C15E6"/>
    <w:rsid w:val="006C196B"/>
    <w:rsid w:val="006C5AA9"/>
    <w:rsid w:val="006D5A68"/>
    <w:rsid w:val="006D5F82"/>
    <w:rsid w:val="006F073C"/>
    <w:rsid w:val="00702E99"/>
    <w:rsid w:val="00706BB2"/>
    <w:rsid w:val="00712FF6"/>
    <w:rsid w:val="00713835"/>
    <w:rsid w:val="00714BE9"/>
    <w:rsid w:val="00714F6A"/>
    <w:rsid w:val="007234BC"/>
    <w:rsid w:val="00741028"/>
    <w:rsid w:val="0074142C"/>
    <w:rsid w:val="00744334"/>
    <w:rsid w:val="00744D66"/>
    <w:rsid w:val="007474A1"/>
    <w:rsid w:val="0077579F"/>
    <w:rsid w:val="00782734"/>
    <w:rsid w:val="00791FC8"/>
    <w:rsid w:val="007A117C"/>
    <w:rsid w:val="007C5C98"/>
    <w:rsid w:val="007D1A10"/>
    <w:rsid w:val="007D24CC"/>
    <w:rsid w:val="007D3682"/>
    <w:rsid w:val="007D63B1"/>
    <w:rsid w:val="007F5A59"/>
    <w:rsid w:val="007F5EFD"/>
    <w:rsid w:val="00804E67"/>
    <w:rsid w:val="00815463"/>
    <w:rsid w:val="00816ECD"/>
    <w:rsid w:val="00820BE4"/>
    <w:rsid w:val="00837AE3"/>
    <w:rsid w:val="008413A2"/>
    <w:rsid w:val="00842144"/>
    <w:rsid w:val="008467F7"/>
    <w:rsid w:val="0085395F"/>
    <w:rsid w:val="00853D31"/>
    <w:rsid w:val="00853F65"/>
    <w:rsid w:val="00857CEF"/>
    <w:rsid w:val="00872312"/>
    <w:rsid w:val="008812B5"/>
    <w:rsid w:val="00883A94"/>
    <w:rsid w:val="008856A1"/>
    <w:rsid w:val="00885F79"/>
    <w:rsid w:val="008905AB"/>
    <w:rsid w:val="008920E3"/>
    <w:rsid w:val="008A7EF3"/>
    <w:rsid w:val="008B6714"/>
    <w:rsid w:val="008B672A"/>
    <w:rsid w:val="008C43E4"/>
    <w:rsid w:val="008C53FB"/>
    <w:rsid w:val="008D027F"/>
    <w:rsid w:val="008E1BD9"/>
    <w:rsid w:val="008E5CF2"/>
    <w:rsid w:val="008E637D"/>
    <w:rsid w:val="008E6796"/>
    <w:rsid w:val="008F1D85"/>
    <w:rsid w:val="008F30C6"/>
    <w:rsid w:val="008F7171"/>
    <w:rsid w:val="00904DE8"/>
    <w:rsid w:val="0090505D"/>
    <w:rsid w:val="0090523C"/>
    <w:rsid w:val="0090537E"/>
    <w:rsid w:val="009070D6"/>
    <w:rsid w:val="009077CB"/>
    <w:rsid w:val="00910C92"/>
    <w:rsid w:val="0092065D"/>
    <w:rsid w:val="009408DE"/>
    <w:rsid w:val="009456A4"/>
    <w:rsid w:val="00953904"/>
    <w:rsid w:val="00974F57"/>
    <w:rsid w:val="00980269"/>
    <w:rsid w:val="00983774"/>
    <w:rsid w:val="00986AAA"/>
    <w:rsid w:val="00987AC1"/>
    <w:rsid w:val="00987BFF"/>
    <w:rsid w:val="009B3964"/>
    <w:rsid w:val="009B5C10"/>
    <w:rsid w:val="009B6A41"/>
    <w:rsid w:val="009B7144"/>
    <w:rsid w:val="009C5DAC"/>
    <w:rsid w:val="009D47D0"/>
    <w:rsid w:val="009E03F8"/>
    <w:rsid w:val="009E169E"/>
    <w:rsid w:val="009E3B1F"/>
    <w:rsid w:val="009E3F97"/>
    <w:rsid w:val="009E4964"/>
    <w:rsid w:val="009F065D"/>
    <w:rsid w:val="009F4A3A"/>
    <w:rsid w:val="00A00FCC"/>
    <w:rsid w:val="00A04604"/>
    <w:rsid w:val="00A117AA"/>
    <w:rsid w:val="00A2358F"/>
    <w:rsid w:val="00A3734C"/>
    <w:rsid w:val="00A43F30"/>
    <w:rsid w:val="00A46096"/>
    <w:rsid w:val="00A47367"/>
    <w:rsid w:val="00A50353"/>
    <w:rsid w:val="00A60C9B"/>
    <w:rsid w:val="00A85378"/>
    <w:rsid w:val="00A870C7"/>
    <w:rsid w:val="00A90E4E"/>
    <w:rsid w:val="00AA57C0"/>
    <w:rsid w:val="00AA76D7"/>
    <w:rsid w:val="00AB0301"/>
    <w:rsid w:val="00AB0F52"/>
    <w:rsid w:val="00AB38C8"/>
    <w:rsid w:val="00AC63D5"/>
    <w:rsid w:val="00AD33E9"/>
    <w:rsid w:val="00AD4949"/>
    <w:rsid w:val="00AE1FCB"/>
    <w:rsid w:val="00AF06B3"/>
    <w:rsid w:val="00AF3563"/>
    <w:rsid w:val="00AF4A43"/>
    <w:rsid w:val="00AF54CF"/>
    <w:rsid w:val="00B11A51"/>
    <w:rsid w:val="00B14716"/>
    <w:rsid w:val="00B17BB2"/>
    <w:rsid w:val="00B3408D"/>
    <w:rsid w:val="00B37205"/>
    <w:rsid w:val="00B46FEB"/>
    <w:rsid w:val="00B47196"/>
    <w:rsid w:val="00B50B05"/>
    <w:rsid w:val="00B5362C"/>
    <w:rsid w:val="00B57E77"/>
    <w:rsid w:val="00B7116B"/>
    <w:rsid w:val="00B736BE"/>
    <w:rsid w:val="00B74EAA"/>
    <w:rsid w:val="00B816DD"/>
    <w:rsid w:val="00B82FD8"/>
    <w:rsid w:val="00B90FD2"/>
    <w:rsid w:val="00B95688"/>
    <w:rsid w:val="00B97422"/>
    <w:rsid w:val="00BB0089"/>
    <w:rsid w:val="00BB380D"/>
    <w:rsid w:val="00BC1BD9"/>
    <w:rsid w:val="00BC582B"/>
    <w:rsid w:val="00BC6891"/>
    <w:rsid w:val="00BD1B0B"/>
    <w:rsid w:val="00BD755F"/>
    <w:rsid w:val="00BE077D"/>
    <w:rsid w:val="00BF3ED8"/>
    <w:rsid w:val="00BF4222"/>
    <w:rsid w:val="00C015B7"/>
    <w:rsid w:val="00C064DD"/>
    <w:rsid w:val="00C239F7"/>
    <w:rsid w:val="00C2425A"/>
    <w:rsid w:val="00C24C2F"/>
    <w:rsid w:val="00C31F5C"/>
    <w:rsid w:val="00C53565"/>
    <w:rsid w:val="00C66AB9"/>
    <w:rsid w:val="00C70D88"/>
    <w:rsid w:val="00C746B3"/>
    <w:rsid w:val="00C7499A"/>
    <w:rsid w:val="00C77434"/>
    <w:rsid w:val="00C81B81"/>
    <w:rsid w:val="00C8278F"/>
    <w:rsid w:val="00CA0961"/>
    <w:rsid w:val="00CB2B49"/>
    <w:rsid w:val="00CC40D3"/>
    <w:rsid w:val="00CC48B0"/>
    <w:rsid w:val="00CC6635"/>
    <w:rsid w:val="00CD2B66"/>
    <w:rsid w:val="00CD605B"/>
    <w:rsid w:val="00CE1159"/>
    <w:rsid w:val="00D05159"/>
    <w:rsid w:val="00D06951"/>
    <w:rsid w:val="00D10339"/>
    <w:rsid w:val="00D1290E"/>
    <w:rsid w:val="00D13257"/>
    <w:rsid w:val="00D2197F"/>
    <w:rsid w:val="00D3115C"/>
    <w:rsid w:val="00D3154B"/>
    <w:rsid w:val="00D408DD"/>
    <w:rsid w:val="00D526D7"/>
    <w:rsid w:val="00D52F53"/>
    <w:rsid w:val="00D62CA1"/>
    <w:rsid w:val="00D65CC3"/>
    <w:rsid w:val="00D67415"/>
    <w:rsid w:val="00D7715E"/>
    <w:rsid w:val="00D873CD"/>
    <w:rsid w:val="00D96094"/>
    <w:rsid w:val="00DA6089"/>
    <w:rsid w:val="00DB0035"/>
    <w:rsid w:val="00DB1516"/>
    <w:rsid w:val="00DC34C3"/>
    <w:rsid w:val="00DC42E3"/>
    <w:rsid w:val="00DD162E"/>
    <w:rsid w:val="00DD2078"/>
    <w:rsid w:val="00DE52E4"/>
    <w:rsid w:val="00E01BCE"/>
    <w:rsid w:val="00E16BFE"/>
    <w:rsid w:val="00E25413"/>
    <w:rsid w:val="00E27761"/>
    <w:rsid w:val="00E41112"/>
    <w:rsid w:val="00E4372D"/>
    <w:rsid w:val="00E47114"/>
    <w:rsid w:val="00E5393D"/>
    <w:rsid w:val="00E601E9"/>
    <w:rsid w:val="00E6511A"/>
    <w:rsid w:val="00E66C68"/>
    <w:rsid w:val="00E74230"/>
    <w:rsid w:val="00E74A4B"/>
    <w:rsid w:val="00E75AAD"/>
    <w:rsid w:val="00E77B09"/>
    <w:rsid w:val="00E82083"/>
    <w:rsid w:val="00E90924"/>
    <w:rsid w:val="00E92DB4"/>
    <w:rsid w:val="00EB0436"/>
    <w:rsid w:val="00EB32CE"/>
    <w:rsid w:val="00EB4AC5"/>
    <w:rsid w:val="00EC3F6E"/>
    <w:rsid w:val="00ED3373"/>
    <w:rsid w:val="00EE7D9D"/>
    <w:rsid w:val="00EF076F"/>
    <w:rsid w:val="00EF35FA"/>
    <w:rsid w:val="00F04935"/>
    <w:rsid w:val="00F114F8"/>
    <w:rsid w:val="00F11952"/>
    <w:rsid w:val="00F142F9"/>
    <w:rsid w:val="00F17452"/>
    <w:rsid w:val="00F207B2"/>
    <w:rsid w:val="00F257F6"/>
    <w:rsid w:val="00F25A6B"/>
    <w:rsid w:val="00F330F0"/>
    <w:rsid w:val="00F35193"/>
    <w:rsid w:val="00F54D81"/>
    <w:rsid w:val="00F67173"/>
    <w:rsid w:val="00F67F9A"/>
    <w:rsid w:val="00F7301D"/>
    <w:rsid w:val="00F747E9"/>
    <w:rsid w:val="00F80CE4"/>
    <w:rsid w:val="00F9247D"/>
    <w:rsid w:val="00F92CD1"/>
    <w:rsid w:val="00F959AE"/>
    <w:rsid w:val="00FB164D"/>
    <w:rsid w:val="00FB7355"/>
    <w:rsid w:val="00FC5A6D"/>
    <w:rsid w:val="00FC5C62"/>
    <w:rsid w:val="00FD08DC"/>
    <w:rsid w:val="00FD15B9"/>
    <w:rsid w:val="00FD43EC"/>
    <w:rsid w:val="00FE117B"/>
    <w:rsid w:val="00FE249F"/>
    <w:rsid w:val="00FE54C3"/>
    <w:rsid w:val="00FF2004"/>
    <w:rsid w:val="00FF3C5F"/>
    <w:rsid w:val="00FF4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97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90E4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355</TotalTime>
  <Pages>11</Pages>
  <Words>2098</Words>
  <Characters>11965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Vilysov</cp:lastModifiedBy>
  <cp:revision>59</cp:revision>
  <dcterms:created xsi:type="dcterms:W3CDTF">2013-03-27T06:09:00Z</dcterms:created>
  <dcterms:modified xsi:type="dcterms:W3CDTF">2013-05-28T05:24:00Z</dcterms:modified>
</cp:coreProperties>
</file>